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1E590" w14:textId="56442C8C" w:rsidR="00BA00AB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BASSE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106DD3C6" w14:textId="2EAA8621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Knapwell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Husbandman.</w:t>
      </w:r>
    </w:p>
    <w:p w14:paraId="5EE863F2" w14:textId="144F3174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28F041" w14:textId="6695C188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2E6908" w14:textId="599FD534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Jan.1468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Tille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touching a </w:t>
      </w:r>
    </w:p>
    <w:p w14:paraId="63C301D5" w14:textId="12CBCCE5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debt of 40s.    (C.P.R. 1467-77 p.6)</w:t>
      </w:r>
    </w:p>
    <w:p w14:paraId="2F802A69" w14:textId="62E7C0FB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E337EB" w14:textId="7AE5314C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A1256C" w14:textId="6FFF724F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p w14:paraId="35D132E4" w14:textId="74C770EC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TILLE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22440ACB" w14:textId="275EC75E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132EC5" w14:textId="4CF642A9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683A6B" w14:textId="31CF18F6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Jan.</w:t>
      </w: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 xml:space="preserve">John Basse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Knapwell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was pardoned for </w:t>
      </w:r>
      <w:proofErr w:type="gramStart"/>
      <w:r>
        <w:rPr>
          <w:rFonts w:ascii="Times New Roman" w:hAnsi="Times New Roman" w:cs="Times New Roman"/>
          <w:sz w:val="24"/>
          <w:szCs w:val="24"/>
        </w:rPr>
        <w:t>not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FD725A" w14:textId="055555DA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appearing to answer him touching a debt of 40s.</w:t>
      </w:r>
    </w:p>
    <w:p w14:paraId="636AC25F" w14:textId="77777777" w:rsidR="00E54E1F" w:rsidRDefault="00E54E1F" w:rsidP="00E54E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p.6)</w:t>
      </w:r>
    </w:p>
    <w:p w14:paraId="11AFA675" w14:textId="77777777" w:rsidR="00E54E1F" w:rsidRDefault="00E54E1F" w:rsidP="00E54E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919838" w14:textId="77777777" w:rsidR="00E54E1F" w:rsidRDefault="00E54E1F" w:rsidP="00E54E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895B48" w14:textId="77777777" w:rsidR="00E54E1F" w:rsidRDefault="00E54E1F" w:rsidP="00E54E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p w14:paraId="35CB357B" w14:textId="221AE8D0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LOUTHER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7D623592" w14:textId="3BAE2337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89D484" w14:textId="1CAA9622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4E6972" w14:textId="1130F0DF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Sep.1399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Escheator of Northumberland, Cumberland and </w:t>
      </w:r>
    </w:p>
    <w:p w14:paraId="1D9565DE" w14:textId="438A58AF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Westmoreland.    (C.F.R. 1399-1405 p.2)</w:t>
      </w:r>
    </w:p>
    <w:p w14:paraId="2D78FE9A" w14:textId="15CC294C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5909CC" w14:textId="76D9B1FF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8E6A24" w14:textId="20CFA692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p w14:paraId="5935F1B9" w14:textId="616EB523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Guy BRACY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6F27FA12" w14:textId="6BB17621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0DB7EB" w14:textId="33556373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D50BA4" w14:textId="16E88E63" w:rsidR="00E54E1F" w:rsidRDefault="00E54E1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Nov.1399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</w:t>
      </w:r>
      <w:r w:rsidR="00575AA3">
        <w:rPr>
          <w:rFonts w:ascii="Times New Roman" w:hAnsi="Times New Roman" w:cs="Times New Roman"/>
          <w:sz w:val="24"/>
          <w:szCs w:val="24"/>
        </w:rPr>
        <w:t>Escheator of Bedfordshire and Buckinghamshire.</w:t>
      </w:r>
    </w:p>
    <w:p w14:paraId="3D433CA4" w14:textId="77777777" w:rsidR="00575AA3" w:rsidRDefault="00575AA3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p.2)</w:t>
      </w:r>
    </w:p>
    <w:p w14:paraId="577A4076" w14:textId="77777777" w:rsidR="00575AA3" w:rsidRDefault="00575AA3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07C364" w14:textId="77777777" w:rsidR="00575AA3" w:rsidRDefault="00575AA3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DF829C" w14:textId="77777777" w:rsidR="00575AA3" w:rsidRDefault="00575AA3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p w14:paraId="72AB1D57" w14:textId="7818947C" w:rsidR="00575AA3" w:rsidRDefault="00575AA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GLOUCESTRE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62055C9F" w14:textId="02BF181B" w:rsidR="00575AA3" w:rsidRDefault="00575AA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0C7D33" w14:textId="122C12FB" w:rsidR="00575AA3" w:rsidRDefault="00575AA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E0DE8E" w14:textId="4D2DBB6C" w:rsidR="00575AA3" w:rsidRDefault="00575AA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Nov.1399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Escheator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Berkshire.</w:t>
      </w:r>
    </w:p>
    <w:p w14:paraId="33485B46" w14:textId="77777777" w:rsidR="00575AA3" w:rsidRDefault="00575AA3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p.2)</w:t>
      </w:r>
    </w:p>
    <w:p w14:paraId="79E24B4B" w14:textId="77777777" w:rsidR="00575AA3" w:rsidRDefault="00575AA3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6F654B" w14:textId="77777777" w:rsidR="00575AA3" w:rsidRDefault="00575AA3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8DE190" w14:textId="77777777" w:rsidR="00575AA3" w:rsidRDefault="00575AA3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p w14:paraId="6E7C03AF" w14:textId="20E7D66C" w:rsidR="00575AA3" w:rsidRDefault="00575AA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TEYE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7919A5CD" w14:textId="67FAAEFE" w:rsidR="00575AA3" w:rsidRDefault="00575AA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183A7D" w14:textId="17889CB0" w:rsidR="00575AA3" w:rsidRDefault="00575AA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93C774" w14:textId="3C6CCD43" w:rsidR="00575AA3" w:rsidRDefault="00575AA3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Sep.1399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Essex.    (C.F.R. 1399-1405 p.1)</w:t>
      </w:r>
    </w:p>
    <w:p w14:paraId="1F57B00B" w14:textId="77777777" w:rsidR="00575AA3" w:rsidRDefault="00575AA3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095610" w14:textId="77777777" w:rsidR="00575AA3" w:rsidRDefault="00575AA3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3762E7" w14:textId="5B9FCE12" w:rsidR="00575AA3" w:rsidRDefault="00575AA3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p w14:paraId="1CB1812D" w14:textId="16FF247E" w:rsidR="005A5F86" w:rsidRDefault="005A5F86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POTTER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d.1405)</w:t>
      </w:r>
    </w:p>
    <w:p w14:paraId="5527C26D" w14:textId="0F4C90E5" w:rsidR="005A5F86" w:rsidRDefault="005A5F86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buried in Scarborough.</w:t>
      </w:r>
    </w:p>
    <w:p w14:paraId="075F5E90" w14:textId="70BB64B8" w:rsidR="005A5F86" w:rsidRDefault="005A5F86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13DFB4" w14:textId="7579D5C7" w:rsidR="005A5F86" w:rsidRDefault="005A5F86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0B27E1" w14:textId="023B09A0" w:rsidR="005A5F86" w:rsidRDefault="005A5F86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Sep.1405</w:t>
      </w:r>
      <w:r>
        <w:rPr>
          <w:rFonts w:ascii="Times New Roman" w:hAnsi="Times New Roman" w:cs="Times New Roman"/>
          <w:sz w:val="24"/>
          <w:szCs w:val="24"/>
        </w:rPr>
        <w:tab/>
        <w:t>She made her Will.   (W.Y.R. p.131)</w:t>
      </w:r>
    </w:p>
    <w:p w14:paraId="2DECFC91" w14:textId="6B06BEA4" w:rsidR="005A5F86" w:rsidRDefault="005A5F86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7CCC76C9" w14:textId="4AF5FBB9" w:rsidR="005A5F86" w:rsidRDefault="005A5F86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C6C80A" w14:textId="39F50DB0" w:rsidR="005A5F86" w:rsidRDefault="005A5F86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1ADB8D" w14:textId="0A664373" w:rsidR="005A5F86" w:rsidRDefault="005A5F86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p w14:paraId="10363F96" w14:textId="44DA1395" w:rsidR="00AB123E" w:rsidRDefault="00AB123E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Antone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POTTER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d.1506)</w:t>
      </w:r>
    </w:p>
    <w:p w14:paraId="7D2E1364" w14:textId="469D9557" w:rsidR="00AB123E" w:rsidRDefault="00AB123E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 Merchant.</w:t>
      </w:r>
    </w:p>
    <w:p w14:paraId="26770280" w14:textId="3EA79E73" w:rsidR="00AB123E" w:rsidRDefault="00AB123E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76733A" w14:textId="3E2F3C8E" w:rsidR="00AB123E" w:rsidRDefault="00AB123E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32EE2D" w14:textId="162A8FFE" w:rsidR="00AB123E" w:rsidRDefault="00AB123E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Jan.1506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p.131)</w:t>
      </w:r>
    </w:p>
    <w:p w14:paraId="79E2B180" w14:textId="6D92D010" w:rsidR="00AB123E" w:rsidRDefault="00AB123E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3444D5CC" w14:textId="4FCAC0CF" w:rsidR="00AB123E" w:rsidRDefault="00AB123E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53ACE7" w14:textId="151CDC62" w:rsidR="00AB123E" w:rsidRDefault="00AB123E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3F5380" w14:textId="7C740A0D" w:rsidR="00AB123E" w:rsidRPr="00AB123E" w:rsidRDefault="00AB123E" w:rsidP="00575A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p w14:paraId="6EEFC627" w14:textId="56DA0F83" w:rsidR="00575AA3" w:rsidRPr="00575AA3" w:rsidRDefault="00575AA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575AA3" w:rsidRPr="00575A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D27DD" w14:textId="77777777" w:rsidR="00575AA3" w:rsidRDefault="00575AA3" w:rsidP="009139A6">
      <w:r>
        <w:separator/>
      </w:r>
    </w:p>
  </w:endnote>
  <w:endnote w:type="continuationSeparator" w:id="0">
    <w:p w14:paraId="0C09545B" w14:textId="77777777" w:rsidR="00575AA3" w:rsidRDefault="00575A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7A6E9" w14:textId="77777777" w:rsidR="00575AA3" w:rsidRDefault="00575A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C14EE" w14:textId="77777777" w:rsidR="00575AA3" w:rsidRPr="009139A6" w:rsidRDefault="00575AA3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DF400" w14:textId="77777777" w:rsidR="00575AA3" w:rsidRDefault="00575A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0A78C" w14:textId="77777777" w:rsidR="00575AA3" w:rsidRDefault="00575AA3" w:rsidP="009139A6">
      <w:r>
        <w:separator/>
      </w:r>
    </w:p>
  </w:footnote>
  <w:footnote w:type="continuationSeparator" w:id="0">
    <w:p w14:paraId="4638A140" w14:textId="77777777" w:rsidR="00575AA3" w:rsidRDefault="00575A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B4D4F" w14:textId="77777777" w:rsidR="00575AA3" w:rsidRDefault="00575A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58785" w14:textId="77777777" w:rsidR="00575AA3" w:rsidRDefault="00575A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1BF3F" w14:textId="77777777" w:rsidR="00575AA3" w:rsidRDefault="00575A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E1F"/>
    <w:rsid w:val="000666E0"/>
    <w:rsid w:val="002510B7"/>
    <w:rsid w:val="00575AA3"/>
    <w:rsid w:val="005A5F86"/>
    <w:rsid w:val="005C130B"/>
    <w:rsid w:val="00826F5C"/>
    <w:rsid w:val="009139A6"/>
    <w:rsid w:val="009448BB"/>
    <w:rsid w:val="00A3176C"/>
    <w:rsid w:val="00AB123E"/>
    <w:rsid w:val="00BA00AB"/>
    <w:rsid w:val="00E54E1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C561C"/>
  <w15:chartTrackingRefBased/>
  <w15:docId w15:val="{9DD5DFEF-C610-445B-86D7-EB53BD185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111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2021-04-10T11:37:00Z</dcterms:created>
  <dcterms:modified xsi:type="dcterms:W3CDTF">2021-04-10T13:28:00Z</dcterms:modified>
</cp:coreProperties>
</file>